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D9E" w:rsidRPr="000C4D3D" w:rsidRDefault="00BF2D9E" w:rsidP="001202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D3D">
        <w:rPr>
          <w:rFonts w:ascii="Times New Roman" w:hAnsi="Times New Roman" w:cs="Times New Roman"/>
          <w:sz w:val="24"/>
          <w:szCs w:val="24"/>
        </w:rPr>
        <w:t>Приложение 2</w:t>
      </w:r>
    </w:p>
    <w:p w:rsidR="00BF2D9E" w:rsidRPr="000C4D3D" w:rsidRDefault="00BF2D9E" w:rsidP="001202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D3D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города Ржева Тверской области</w:t>
      </w:r>
    </w:p>
    <w:p w:rsidR="00BF2D9E" w:rsidRPr="000C4D3D" w:rsidRDefault="00BF2D9E" w:rsidP="001202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D3D">
        <w:rPr>
          <w:rFonts w:ascii="Times New Roman" w:hAnsi="Times New Roman" w:cs="Times New Roman"/>
          <w:sz w:val="24"/>
          <w:szCs w:val="24"/>
        </w:rPr>
        <w:t>от 30.08.2016  № 821</w:t>
      </w:r>
    </w:p>
    <w:p w:rsidR="00BF2D9E" w:rsidRPr="00120274" w:rsidRDefault="00BF2D9E" w:rsidP="00120274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BF2D9E" w:rsidRPr="000C4D3D" w:rsidRDefault="00BF2D9E" w:rsidP="0012027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C4D3D">
        <w:rPr>
          <w:rFonts w:ascii="Times New Roman" w:hAnsi="Times New Roman" w:cs="Times New Roman"/>
          <w:sz w:val="20"/>
          <w:szCs w:val="20"/>
        </w:rPr>
        <w:t>«Приложение 2</w:t>
      </w:r>
    </w:p>
    <w:p w:rsidR="00BF2D9E" w:rsidRPr="000C4D3D" w:rsidRDefault="00BF2D9E" w:rsidP="0012027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C4D3D">
        <w:rPr>
          <w:rFonts w:ascii="Times New Roman" w:hAnsi="Times New Roman" w:cs="Times New Roman"/>
          <w:sz w:val="20"/>
          <w:szCs w:val="20"/>
        </w:rPr>
        <w:t xml:space="preserve">к Муниципальной программе города Ржева Тверской области </w:t>
      </w:r>
    </w:p>
    <w:p w:rsidR="00BF2D9E" w:rsidRPr="000C4D3D" w:rsidRDefault="00BF2D9E" w:rsidP="0012027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0C4D3D">
        <w:rPr>
          <w:rFonts w:ascii="Times New Roman" w:hAnsi="Times New Roman" w:cs="Times New Roman"/>
          <w:sz w:val="20"/>
          <w:szCs w:val="20"/>
        </w:rPr>
        <w:t>«Благоустройство города Ржева Тверской области» на 2014-2019 годы</w:t>
      </w:r>
    </w:p>
    <w:p w:rsidR="00BF2D9E" w:rsidRDefault="00BF2D9E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2D9E" w:rsidRPr="00D9263A" w:rsidRDefault="00BF2D9E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263A">
        <w:rPr>
          <w:rFonts w:ascii="Times New Roman" w:hAnsi="Times New Roman" w:cs="Times New Roman"/>
          <w:sz w:val="24"/>
          <w:szCs w:val="24"/>
        </w:rPr>
        <w:t>Характеристика</w:t>
      </w:r>
    </w:p>
    <w:p w:rsidR="00BF2D9E" w:rsidRDefault="00BF2D9E" w:rsidP="000C4D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основных показателей М</w:t>
      </w:r>
      <w:r w:rsidRPr="00D9263A">
        <w:rPr>
          <w:rFonts w:ascii="Times New Roman" w:hAnsi="Times New Roman" w:cs="Times New Roman"/>
          <w:sz w:val="24"/>
          <w:szCs w:val="24"/>
        </w:rPr>
        <w:t>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263A">
        <w:rPr>
          <w:rFonts w:ascii="Times New Roman" w:hAnsi="Times New Roman" w:cs="Times New Roman"/>
          <w:sz w:val="24"/>
          <w:szCs w:val="24"/>
        </w:rPr>
        <w:t>города Ржева Тверской области</w:t>
      </w:r>
    </w:p>
    <w:p w:rsidR="00BF2D9E" w:rsidRDefault="00BF2D9E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Pr="000C4D3D">
        <w:rPr>
          <w:rFonts w:ascii="Times New Roman" w:hAnsi="Times New Roman" w:cs="Times New Roman"/>
          <w:sz w:val="24"/>
          <w:szCs w:val="24"/>
        </w:rPr>
        <w:t>Благоустройство города Ржева Тверской области</w:t>
      </w:r>
      <w:r w:rsidRPr="00D9263A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на 2014-2019 годы</w:t>
      </w:r>
    </w:p>
    <w:p w:rsidR="00BF2D9E" w:rsidRPr="000C4D3D" w:rsidRDefault="00BF2D9E" w:rsidP="0048118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bscript"/>
        </w:rPr>
      </w:pPr>
      <w:r w:rsidRPr="000C4D3D">
        <w:rPr>
          <w:rFonts w:ascii="Times New Roman" w:hAnsi="Times New Roman" w:cs="Times New Roman"/>
          <w:i/>
          <w:sz w:val="24"/>
          <w:szCs w:val="24"/>
          <w:vertAlign w:val="subscript"/>
        </w:rPr>
        <w:t>(наименование муниципальной программы)</w:t>
      </w:r>
    </w:p>
    <w:p w:rsidR="00BF2D9E" w:rsidRPr="00D9263A" w:rsidRDefault="00BF2D9E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BF2D9E" w:rsidRDefault="00BF2D9E" w:rsidP="00481180">
      <w:pPr>
        <w:pStyle w:val="ConsPlusNormal"/>
        <w:ind w:firstLine="540"/>
        <w:jc w:val="both"/>
      </w:pPr>
      <w:r>
        <w:t>1. Программа - муниципальная программа города Ржева Тверской области.</w:t>
      </w:r>
    </w:p>
    <w:p w:rsidR="00BF2D9E" w:rsidRDefault="00BF2D9E" w:rsidP="00481180">
      <w:pPr>
        <w:pStyle w:val="ConsPlusNormal"/>
        <w:ind w:firstLine="540"/>
        <w:jc w:val="both"/>
      </w:pPr>
      <w:r>
        <w:t xml:space="preserve">2. Цель - цель муниципальной программы города Ржева Тверской области. </w:t>
      </w:r>
    </w:p>
    <w:p w:rsidR="00BF2D9E" w:rsidRDefault="00BF2D9E" w:rsidP="00481180">
      <w:pPr>
        <w:pStyle w:val="ConsPlusNormal"/>
        <w:ind w:firstLine="540"/>
        <w:jc w:val="both"/>
      </w:pPr>
      <w:r>
        <w:t>3. Подпрограмма - подпрограмма муниципальной программы города Ржева Тверской области.</w:t>
      </w:r>
    </w:p>
    <w:p w:rsidR="00BF2D9E" w:rsidRDefault="00BF2D9E" w:rsidP="00481180">
      <w:pPr>
        <w:pStyle w:val="ConsPlusNormal"/>
        <w:ind w:firstLine="540"/>
        <w:jc w:val="both"/>
      </w:pPr>
      <w:r>
        <w:t>4. Задача - задача подпрограммы.</w:t>
      </w:r>
    </w:p>
    <w:p w:rsidR="00BF2D9E" w:rsidRDefault="00BF2D9E" w:rsidP="00481180">
      <w:pPr>
        <w:pStyle w:val="ConsPlusNormal"/>
        <w:ind w:firstLine="540"/>
        <w:jc w:val="both"/>
      </w:pPr>
      <w:r>
        <w:t>5. Показатель - показатель цели программы, показатель задачи подпрограммы.</w:t>
      </w:r>
    </w:p>
    <w:p w:rsidR="00BF2D9E" w:rsidRDefault="00BF2D9E" w:rsidP="00481180">
      <w:pPr>
        <w:pStyle w:val="ConsPlusNormal"/>
        <w:ind w:firstLine="540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9"/>
        <w:gridCol w:w="1305"/>
        <w:gridCol w:w="4401"/>
        <w:gridCol w:w="4093"/>
      </w:tblGrid>
      <w:tr w:rsidR="00BF2D9E" w:rsidRPr="00481180" w:rsidTr="005824B0">
        <w:tc>
          <w:tcPr>
            <w:tcW w:w="4609" w:type="dxa"/>
            <w:vAlign w:val="center"/>
          </w:tcPr>
          <w:p w:rsidR="00BF2D9E" w:rsidRPr="00481180" w:rsidRDefault="00BF2D9E" w:rsidP="00911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18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05" w:type="dxa"/>
            <w:vAlign w:val="center"/>
          </w:tcPr>
          <w:p w:rsidR="00BF2D9E" w:rsidRPr="00481180" w:rsidRDefault="00BF2D9E" w:rsidP="00911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18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401" w:type="dxa"/>
            <w:vAlign w:val="center"/>
          </w:tcPr>
          <w:p w:rsidR="00BF2D9E" w:rsidRPr="00481180" w:rsidRDefault="00BF2D9E" w:rsidP="00911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180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4093" w:type="dxa"/>
            <w:vAlign w:val="center"/>
          </w:tcPr>
          <w:p w:rsidR="00BF2D9E" w:rsidRPr="00481180" w:rsidRDefault="00BF2D9E" w:rsidP="00911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180">
              <w:rPr>
                <w:rFonts w:ascii="Times New Roman" w:hAnsi="Times New Roman" w:cs="Times New Roman"/>
                <w:sz w:val="20"/>
                <w:szCs w:val="20"/>
              </w:rPr>
              <w:t>Источник получения информации для расчета значения показателя</w:t>
            </w: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pStyle w:val="ConsPlusNormal"/>
              <w:rPr>
                <w:b/>
                <w:bCs/>
                <w:sz w:val="16"/>
                <w:szCs w:val="16"/>
              </w:rPr>
            </w:pPr>
            <w:r w:rsidRPr="0097340A">
              <w:rPr>
                <w:b/>
                <w:bCs/>
                <w:sz w:val="16"/>
                <w:szCs w:val="16"/>
              </w:rPr>
              <w:t xml:space="preserve">Муниципальная программа города Ржева Тверской области "Благоустройство города Ржева Тверской области" на 2014-2019 годы </w:t>
            </w:r>
          </w:p>
        </w:tc>
        <w:tc>
          <w:tcPr>
            <w:tcW w:w="1305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93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2D9E" w:rsidRPr="0097340A" w:rsidTr="000C4D3D">
        <w:trPr>
          <w:trHeight w:val="703"/>
        </w:trPr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Цель  «Комплексное развитие и благоустройство города Ржева Тверской области, создание максимально благоприятных, комфортных и безопасных условий для проживания и отдыха жителей города»</w:t>
            </w:r>
          </w:p>
        </w:tc>
        <w:tc>
          <w:tcPr>
            <w:tcW w:w="1305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Показатель  1</w:t>
            </w:r>
            <w:r w:rsidRPr="009734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«Рост удовлетворенности населения благоустройством города Ржева Тверской области»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ПЦ=(КНДБГ/ОКН)*100%, где ПЦ - показат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ель цели Программы, КНДБГ - кол</w:t>
            </w: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ичество населения из числа опрошенных, удовлетворенных благоуст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ройством города Ржева, ОКН - ко</w:t>
            </w: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 xml:space="preserve">личество опрошенных. </w:t>
            </w:r>
          </w:p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93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Социологический опрос населения</w:t>
            </w: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Показатель  2 </w:t>
            </w:r>
            <w:r w:rsidRPr="009734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«Наличие положительного заключения Роспотребнадзора о состоянии  экологической обстановки и санитарно-гигиенических условий в городе Ржеве Тверской области»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(да-1</w:t>
            </w:r>
            <w:r w:rsidRPr="0097340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нет-0)</w:t>
            </w: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Отчетность Отдела транспорта, дорожного хозяйства и благоустройства территорий администрации города Ржева Тверской области</w:t>
            </w: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Подпрограмма 1 "Развитие и благоустройство территории  города Ржева Тверской области"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93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  1 «Благоустройство территорий, предназначенных для отдыха и досуга  населения города Ржева Тверской области»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 «Удовлетворенность населения благоустройством территорий, предназначенных для отдыха и досуга  населения города Ржева Тверской области»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ПМ=(КНУБ/ОКН)*100%, где ПЗ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- показатель задачи, КНУБ - ко</w:t>
            </w: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личество населения удовлетворенного благоустройством территорий, предназначенных для отдыха и досуга города Ржева Тверской области,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из числа опрошенных, ОКН - кол</w:t>
            </w: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 xml:space="preserve">ичество опрошенных. </w:t>
            </w: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Социологический опрос населения</w:t>
            </w: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Задача  2 «Обеспечение вывоза и утилизации ТБО» 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Показатель «Количество обращений граждан по вопросу неудовлетворительного сбора, транспортировки, обработки, утилизации, обезвреживания и размещения ТКО»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т.</w:t>
            </w: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Отчетность Отдела транспорта, дорожного хозяйства и благоустройства территорий администрации города Ржева Тверской области</w:t>
            </w: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«Количество обращений граждан по вопросу неудовлетворительного вывоза и утилизации ТБО»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т.</w:t>
            </w: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Отчетность Отдела транспорта, дорожного хозяйства и благоустройства территорий администрации города Ржева Тверской области</w:t>
            </w: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Задача  3 "Обеспечение уличного освещения города Ржева Тверской области для безопасности граждан в ночное время суток» 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"Количество дорожных происшествий в ночное время связанных с отсутствием уличного освещения за отчетный период» (по д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анным МО МВД России «Ржевский»)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т.</w:t>
            </w: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Данные МО МВД России «Ржевский»</w:t>
            </w: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Задача 4 "Содержание и проведение ремонтно-восстановительных работ на объектах благоустройства  города Ржева Тверской области» 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«Количество обращений граждан по вопросу неудовлетворительного содержания объектов благоустройства города Ржева Тверской области»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</w:t>
            </w: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т.</w:t>
            </w: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Отчетность Отдела транспорта, дорожного хозяйства и благоустройства территорий администрации города Ржева Тверской области</w:t>
            </w:r>
          </w:p>
        </w:tc>
      </w:tr>
      <w:tr w:rsidR="00BF2D9E" w:rsidRPr="0097340A" w:rsidTr="005824B0">
        <w:tc>
          <w:tcPr>
            <w:tcW w:w="4609" w:type="dxa"/>
            <w:vAlign w:val="bottom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Задача подпрограммы 5 "Закупка спецтехники для развития благоустройства города Ржева Тверской области"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2D9E" w:rsidRPr="0097340A" w:rsidTr="005824B0">
        <w:tc>
          <w:tcPr>
            <w:tcW w:w="4609" w:type="dxa"/>
            <w:vAlign w:val="bottom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Показатель "Процент благоустроенных территорий города Ржева Тверской области"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ПБТ= КДТОТФГ/КДТГ*100, где ПБТ-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процент благоустроенных территорий, КДГТ-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количество дворовых территорий города, а КДТОТФГ- количество дворовых территорий отремонтированных в текущем финансовом году</w:t>
            </w: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Отчетность Отдела транспорта, дорожного хозяйства и благоустройства территорий администрации города Ржева Тверской области</w:t>
            </w: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Подпрограмма 2 "Благоустройство и ремонт дворовых территорий города Ржева Тверской области" 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Задача 1 «Привлечение внебюджетных средств для проведения работ по благоустройству и ремонту дворовых территорий» 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«Объём привлеченных   внебюджетных средств в проведении работ по благоустройству и ремонту дворовых территорий»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Тыс.рублей</w:t>
            </w: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Отчетность Отдела транспорта, дорожного хозяйства и благоустройства территорий администрации города Ржева Тверской области</w:t>
            </w: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Задача  2 «Проведение работ по благоустройству и ремонту дворовых территорий города Ржева Тверской области» 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2D9E" w:rsidRPr="0097340A" w:rsidTr="005824B0">
        <w:tc>
          <w:tcPr>
            <w:tcW w:w="4609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 «Количество дворовых территорий многоквартирных домов города Ржева Тверской области, требующих капитального ремонта»</w:t>
            </w:r>
          </w:p>
        </w:tc>
        <w:tc>
          <w:tcPr>
            <w:tcW w:w="1305" w:type="dxa"/>
          </w:tcPr>
          <w:p w:rsidR="00BF2D9E" w:rsidRPr="0097340A" w:rsidRDefault="00BF2D9E" w:rsidP="000C4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401" w:type="dxa"/>
          </w:tcPr>
          <w:p w:rsidR="00BF2D9E" w:rsidRPr="0097340A" w:rsidRDefault="00BF2D9E" w:rsidP="0097340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4093" w:type="dxa"/>
          </w:tcPr>
          <w:p w:rsidR="00BF2D9E" w:rsidRPr="0097340A" w:rsidRDefault="00BF2D9E" w:rsidP="009734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7340A">
              <w:rPr>
                <w:rFonts w:ascii="Times New Roman" w:hAnsi="Times New Roman" w:cs="Times New Roman"/>
                <w:sz w:val="16"/>
                <w:szCs w:val="16"/>
              </w:rPr>
              <w:t>Отчетность Отдела транспорта, дорожного хозяйства и благоустройства территорий администрации города Ржева Тверской области</w:t>
            </w:r>
          </w:p>
        </w:tc>
      </w:tr>
    </w:tbl>
    <w:p w:rsidR="00BF2D9E" w:rsidRPr="00481180" w:rsidRDefault="00BF2D9E" w:rsidP="000C4D3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».</w:t>
      </w:r>
    </w:p>
    <w:sectPr w:rsidR="00BF2D9E" w:rsidRPr="00481180" w:rsidSect="000C4D3D">
      <w:pgSz w:w="16838" w:h="11906" w:orient="landscape"/>
      <w:pgMar w:top="125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D9E" w:rsidRDefault="00BF2D9E" w:rsidP="00FC2ADF">
      <w:pPr>
        <w:spacing w:after="0" w:line="240" w:lineRule="auto"/>
      </w:pPr>
      <w:r>
        <w:separator/>
      </w:r>
    </w:p>
  </w:endnote>
  <w:endnote w:type="continuationSeparator" w:id="1">
    <w:p w:rsidR="00BF2D9E" w:rsidRDefault="00BF2D9E" w:rsidP="00FC2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D9E" w:rsidRDefault="00BF2D9E" w:rsidP="00FC2ADF">
      <w:pPr>
        <w:spacing w:after="0" w:line="240" w:lineRule="auto"/>
      </w:pPr>
      <w:r>
        <w:separator/>
      </w:r>
    </w:p>
  </w:footnote>
  <w:footnote w:type="continuationSeparator" w:id="1">
    <w:p w:rsidR="00BF2D9E" w:rsidRDefault="00BF2D9E" w:rsidP="00FC2A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63A"/>
    <w:rsid w:val="00071211"/>
    <w:rsid w:val="000B5004"/>
    <w:rsid w:val="000C4D3D"/>
    <w:rsid w:val="000D07B6"/>
    <w:rsid w:val="00120274"/>
    <w:rsid w:val="00154742"/>
    <w:rsid w:val="001A7767"/>
    <w:rsid w:val="001B0799"/>
    <w:rsid w:val="001C268C"/>
    <w:rsid w:val="002523AF"/>
    <w:rsid w:val="002F3AC5"/>
    <w:rsid w:val="00303773"/>
    <w:rsid w:val="0034604D"/>
    <w:rsid w:val="003C0263"/>
    <w:rsid w:val="00405CEC"/>
    <w:rsid w:val="00445CEC"/>
    <w:rsid w:val="004753F5"/>
    <w:rsid w:val="00481180"/>
    <w:rsid w:val="004F7EFC"/>
    <w:rsid w:val="00530474"/>
    <w:rsid w:val="005824B0"/>
    <w:rsid w:val="0058581B"/>
    <w:rsid w:val="0066148D"/>
    <w:rsid w:val="00700F3E"/>
    <w:rsid w:val="00702C6B"/>
    <w:rsid w:val="00707C2F"/>
    <w:rsid w:val="007115F4"/>
    <w:rsid w:val="00747FD7"/>
    <w:rsid w:val="00754504"/>
    <w:rsid w:val="00763547"/>
    <w:rsid w:val="00792F12"/>
    <w:rsid w:val="008079D6"/>
    <w:rsid w:val="008309BE"/>
    <w:rsid w:val="008D5302"/>
    <w:rsid w:val="00905AD3"/>
    <w:rsid w:val="00911614"/>
    <w:rsid w:val="00911A32"/>
    <w:rsid w:val="00920316"/>
    <w:rsid w:val="00941343"/>
    <w:rsid w:val="0097340A"/>
    <w:rsid w:val="009D783C"/>
    <w:rsid w:val="00A4778D"/>
    <w:rsid w:val="00A86B0D"/>
    <w:rsid w:val="00A9717D"/>
    <w:rsid w:val="00AE5E44"/>
    <w:rsid w:val="00B65094"/>
    <w:rsid w:val="00B8696D"/>
    <w:rsid w:val="00BF2D9E"/>
    <w:rsid w:val="00C45547"/>
    <w:rsid w:val="00C77028"/>
    <w:rsid w:val="00CC4E7C"/>
    <w:rsid w:val="00D3320C"/>
    <w:rsid w:val="00D9263A"/>
    <w:rsid w:val="00DE1181"/>
    <w:rsid w:val="00E2014D"/>
    <w:rsid w:val="00E542F2"/>
    <w:rsid w:val="00E719D8"/>
    <w:rsid w:val="00F6330C"/>
    <w:rsid w:val="00FA1923"/>
    <w:rsid w:val="00FC2ADF"/>
    <w:rsid w:val="00FD70F4"/>
    <w:rsid w:val="00FF1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9D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E1181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C2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2AD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C2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2ADF"/>
    <w:rPr>
      <w:rFonts w:cs="Times New Roman"/>
    </w:rPr>
  </w:style>
  <w:style w:type="paragraph" w:customStyle="1" w:styleId="ConsPlusNormal">
    <w:name w:val="ConsPlusNormal"/>
    <w:uiPriority w:val="99"/>
    <w:rsid w:val="00481180"/>
    <w:pPr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28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3</Pages>
  <Words>786</Words>
  <Characters>4482</Characters>
  <Application>Microsoft Office Outlook</Application>
  <DocSecurity>0</DocSecurity>
  <Lines>0</Lines>
  <Paragraphs>0</Paragraphs>
  <ScaleCrop>false</ScaleCrop>
  <Company>cs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ППК</dc:creator>
  <cp:keywords/>
  <dc:description/>
  <cp:lastModifiedBy>mahinistka</cp:lastModifiedBy>
  <cp:revision>32</cp:revision>
  <cp:lastPrinted>2016-09-20T09:29:00Z</cp:lastPrinted>
  <dcterms:created xsi:type="dcterms:W3CDTF">2016-03-09T08:26:00Z</dcterms:created>
  <dcterms:modified xsi:type="dcterms:W3CDTF">2016-09-20T09:29:00Z</dcterms:modified>
</cp:coreProperties>
</file>